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D5E09" w14:textId="77777777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LEEK</w:t>
      </w:r>
      <w:r>
        <w:rPr>
          <w:rFonts w:ascii="Times New Roman" w:hAnsi="Times New Roman" w:cs="Times New Roman"/>
          <w:sz w:val="24"/>
          <w:szCs w:val="24"/>
        </w:rPr>
        <w:t xml:space="preserve">        (fl.1404)</w:t>
      </w:r>
    </w:p>
    <w:p w14:paraId="6FFD56DC" w14:textId="77777777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A1CB9" w14:textId="2023EBCF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05CE3" w14:textId="77777777" w:rsidR="000F1903" w:rsidRDefault="000F1903" w:rsidP="000F1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Wyman(q.v.) were commissioned to levy and collect in </w:t>
      </w:r>
    </w:p>
    <w:p w14:paraId="4AB81B8C" w14:textId="77777777" w:rsidR="000F1903" w:rsidRDefault="000F1903" w:rsidP="000F19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Hull and all adjacent ports and places</w:t>
      </w:r>
    </w:p>
    <w:p w14:paraId="1405B4B6" w14:textId="77777777" w:rsidR="000F1903" w:rsidRDefault="000F1903" w:rsidP="000F190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1D1A15BB" w14:textId="39F25E58" w:rsidR="000F1903" w:rsidRDefault="000F1903" w:rsidP="000F190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defence of the realm.  (C.F.R. 1399-1405 p.228)</w:t>
      </w:r>
    </w:p>
    <w:p w14:paraId="6A2CC723" w14:textId="77777777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Wyman(q.v.) were commissioned to levy and collect </w:t>
      </w:r>
    </w:p>
    <w:p w14:paraId="52E07310" w14:textId="77777777" w:rsidR="00531FDD" w:rsidRDefault="00531FDD" w:rsidP="00531FD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port of Hull and all adjacent ports and places the subsidy on wools, </w:t>
      </w:r>
    </w:p>
    <w:p w14:paraId="07AB157E" w14:textId="77777777" w:rsidR="00531FDD" w:rsidRDefault="00531FDD" w:rsidP="00531FD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hides and woolfells granted to the King at the last Parliament.   </w:t>
      </w:r>
    </w:p>
    <w:p w14:paraId="49642CBC" w14:textId="77777777" w:rsidR="00531FDD" w:rsidRDefault="00531FDD" w:rsidP="00531FD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p.224)</w:t>
      </w:r>
    </w:p>
    <w:p w14:paraId="2314F759" w14:textId="77777777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1DD02" w14:textId="77777777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68811A" w14:textId="364AF199" w:rsidR="00531FDD" w:rsidRDefault="00531FDD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7423497B" w14:textId="69393961" w:rsidR="000F1903" w:rsidRDefault="000F1903" w:rsidP="00531F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February 2022</w:t>
      </w:r>
    </w:p>
    <w:p w14:paraId="73B68B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137D" w14:textId="77777777" w:rsidR="0010792A" w:rsidRDefault="0010792A" w:rsidP="009139A6">
      <w:r>
        <w:separator/>
      </w:r>
    </w:p>
  </w:endnote>
  <w:endnote w:type="continuationSeparator" w:id="0">
    <w:p w14:paraId="393FF571" w14:textId="77777777" w:rsidR="0010792A" w:rsidRDefault="001079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42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7F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40DF" w14:textId="77777777" w:rsidR="0010792A" w:rsidRDefault="0010792A" w:rsidP="009139A6">
      <w:r>
        <w:separator/>
      </w:r>
    </w:p>
  </w:footnote>
  <w:footnote w:type="continuationSeparator" w:id="0">
    <w:p w14:paraId="225DCCF3" w14:textId="77777777" w:rsidR="0010792A" w:rsidRDefault="001079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5D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37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F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FDD"/>
    <w:rsid w:val="000666E0"/>
    <w:rsid w:val="000F1903"/>
    <w:rsid w:val="0010792A"/>
    <w:rsid w:val="002510B7"/>
    <w:rsid w:val="00531FD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FDA9E"/>
  <w15:chartTrackingRefBased/>
  <w15:docId w15:val="{EAD3B32B-73A8-4666-B7B3-0F112A01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2021-06-17T19:05:00Z</dcterms:created>
  <dcterms:modified xsi:type="dcterms:W3CDTF">2022-02-11T10:01:00Z</dcterms:modified>
</cp:coreProperties>
</file>